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CB" w:rsidRPr="004C7D14" w:rsidRDefault="00BC7DCB" w:rsidP="00BC7DCB">
      <w:pPr>
        <w:spacing w:after="120"/>
        <w:jc w:val="center"/>
        <w:rPr>
          <w:b/>
          <w:sz w:val="28"/>
          <w:szCs w:val="28"/>
          <w:lang w:val="en-US"/>
        </w:rPr>
      </w:pPr>
    </w:p>
    <w:p w:rsidR="005F25FC" w:rsidRDefault="005F25FC" w:rsidP="00C77F61">
      <w:pPr>
        <w:widowControl w:val="0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УРАЛЬСКАЯ ПОСЕЛКОВАЯ </w:t>
      </w:r>
    </w:p>
    <w:p w:rsidR="00C77F61" w:rsidRPr="004C7D14" w:rsidRDefault="005D732E" w:rsidP="00C77F61">
      <w:pPr>
        <w:widowControl w:val="0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4C7D14">
        <w:rPr>
          <w:rFonts w:ascii="Times New Roman" w:hAnsi="Times New Roman"/>
          <w:b/>
          <w:spacing w:val="20"/>
          <w:sz w:val="28"/>
          <w:szCs w:val="28"/>
        </w:rPr>
        <w:t xml:space="preserve">ТЕРРИТОРИАЛЬНАЯ </w:t>
      </w:r>
      <w:r w:rsidR="00C77F61" w:rsidRPr="004C7D14">
        <w:rPr>
          <w:rFonts w:ascii="Times New Roman" w:hAnsi="Times New Roman"/>
          <w:b/>
          <w:spacing w:val="20"/>
          <w:sz w:val="28"/>
          <w:szCs w:val="28"/>
        </w:rPr>
        <w:t xml:space="preserve">ИЗБИРАТЕЛЬНАЯ КОМИССИЯ </w:t>
      </w:r>
    </w:p>
    <w:p w:rsidR="005A2728" w:rsidRDefault="005A2728" w:rsidP="005A2728">
      <w:pPr>
        <w:widowControl w:val="0"/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ПОЛНОМОЧИЯМИ </w:t>
      </w:r>
      <w:r w:rsidRPr="00FF619F">
        <w:rPr>
          <w:rFonts w:ascii="Times New Roman" w:hAnsi="Times New Roman"/>
          <w:b/>
          <w:sz w:val="28"/>
          <w:szCs w:val="28"/>
        </w:rPr>
        <w:t>ИЗБИРАТЕЛЬНОЙ КОМИССИИ МУНИЦИПАЛЬНОГО ОБРАЗОВАНИЯ «ПОСЁЛОК УРАЛЬСКИЙ»</w:t>
      </w:r>
    </w:p>
    <w:p w:rsidR="005D732E" w:rsidRPr="004C7D14" w:rsidRDefault="005D732E" w:rsidP="005D732E">
      <w:pPr>
        <w:jc w:val="center"/>
        <w:rPr>
          <w:sz w:val="28"/>
          <w:szCs w:val="28"/>
        </w:rPr>
      </w:pPr>
    </w:p>
    <w:p w:rsidR="005D732E" w:rsidRPr="004C7D14" w:rsidRDefault="005D732E" w:rsidP="005D732E">
      <w:pPr>
        <w:jc w:val="center"/>
        <w:rPr>
          <w:b/>
          <w:spacing w:val="60"/>
          <w:sz w:val="28"/>
          <w:szCs w:val="28"/>
        </w:rPr>
      </w:pPr>
      <w:r w:rsidRPr="004C7D14">
        <w:rPr>
          <w:b/>
          <w:spacing w:val="60"/>
          <w:sz w:val="28"/>
          <w:szCs w:val="28"/>
        </w:rPr>
        <w:t>РЕШЕНИЕ</w:t>
      </w:r>
    </w:p>
    <w:p w:rsidR="005D732E" w:rsidRPr="004C7D14" w:rsidRDefault="005D732E" w:rsidP="005D732E">
      <w:pPr>
        <w:pStyle w:val="1"/>
        <w:keepNext w:val="0"/>
        <w:autoSpaceDE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5D732E" w:rsidRPr="004C7D14">
        <w:trPr>
          <w:trHeight w:val="282"/>
        </w:trPr>
        <w:tc>
          <w:tcPr>
            <w:tcW w:w="3107" w:type="dxa"/>
          </w:tcPr>
          <w:p w:rsidR="005D732E" w:rsidRPr="004C7D14" w:rsidRDefault="005A27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</w:t>
            </w:r>
            <w:r w:rsidR="005F25FC">
              <w:rPr>
                <w:sz w:val="28"/>
                <w:szCs w:val="28"/>
              </w:rPr>
              <w:t xml:space="preserve"> 2017 г.</w:t>
            </w:r>
          </w:p>
        </w:tc>
        <w:tc>
          <w:tcPr>
            <w:tcW w:w="3107" w:type="dxa"/>
          </w:tcPr>
          <w:p w:rsidR="005D732E" w:rsidRPr="004C7D14" w:rsidRDefault="005D73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5D732E" w:rsidRPr="004C7D14" w:rsidRDefault="005D732E">
            <w:pPr>
              <w:jc w:val="right"/>
              <w:rPr>
                <w:sz w:val="28"/>
                <w:szCs w:val="28"/>
              </w:rPr>
            </w:pPr>
            <w:r w:rsidRPr="004C7D14">
              <w:rPr>
                <w:sz w:val="28"/>
                <w:szCs w:val="28"/>
              </w:rPr>
              <w:t>№</w:t>
            </w:r>
            <w:r w:rsidR="005A2728">
              <w:rPr>
                <w:sz w:val="28"/>
                <w:szCs w:val="28"/>
              </w:rPr>
              <w:t xml:space="preserve"> 32/161</w:t>
            </w:r>
            <w:r w:rsidRPr="004C7D14">
              <w:rPr>
                <w:sz w:val="28"/>
                <w:szCs w:val="28"/>
              </w:rPr>
              <w:t xml:space="preserve">   </w:t>
            </w:r>
          </w:p>
        </w:tc>
      </w:tr>
    </w:tbl>
    <w:p w:rsidR="005D732E" w:rsidRPr="005F25FC" w:rsidRDefault="005F25FC" w:rsidP="005D732E">
      <w:pPr>
        <w:spacing w:before="240"/>
        <w:jc w:val="center"/>
        <w:rPr>
          <w:sz w:val="28"/>
          <w:szCs w:val="28"/>
        </w:rPr>
      </w:pPr>
      <w:r w:rsidRPr="005F25FC">
        <w:rPr>
          <w:sz w:val="28"/>
          <w:szCs w:val="28"/>
        </w:rPr>
        <w:t>п. Уральский</w:t>
      </w:r>
    </w:p>
    <w:p w:rsidR="005D732E" w:rsidRPr="004C7D14" w:rsidRDefault="005D732E" w:rsidP="005D732E">
      <w:pPr>
        <w:rPr>
          <w:sz w:val="28"/>
          <w:szCs w:val="28"/>
        </w:rPr>
      </w:pPr>
    </w:p>
    <w:tbl>
      <w:tblPr>
        <w:tblW w:w="9606" w:type="dxa"/>
        <w:tblLook w:val="01E0"/>
      </w:tblPr>
      <w:tblGrid>
        <w:gridCol w:w="9606"/>
      </w:tblGrid>
      <w:tr w:rsidR="00F5382A" w:rsidRPr="004C7D14" w:rsidTr="00643525">
        <w:tc>
          <w:tcPr>
            <w:tcW w:w="9606" w:type="dxa"/>
          </w:tcPr>
          <w:p w:rsidR="00643525" w:rsidRDefault="00F5382A" w:rsidP="001848D8">
            <w:pPr>
              <w:jc w:val="center"/>
              <w:rPr>
                <w:b/>
                <w:sz w:val="28"/>
                <w:szCs w:val="28"/>
              </w:rPr>
            </w:pPr>
            <w:r w:rsidRPr="004C7D14">
              <w:rPr>
                <w:b/>
                <w:sz w:val="28"/>
                <w:szCs w:val="28"/>
              </w:rPr>
              <w:t>Об утверждении смет</w:t>
            </w:r>
            <w:r w:rsidR="005F25FC">
              <w:rPr>
                <w:b/>
                <w:sz w:val="28"/>
                <w:szCs w:val="28"/>
              </w:rPr>
              <w:t>ы расходов участковой избирательной комиссии</w:t>
            </w:r>
            <w:r w:rsidRPr="004C7D14">
              <w:rPr>
                <w:b/>
                <w:sz w:val="28"/>
                <w:szCs w:val="28"/>
              </w:rPr>
              <w:t xml:space="preserve"> </w:t>
            </w:r>
          </w:p>
          <w:p w:rsidR="001B35CB" w:rsidRDefault="00F5382A" w:rsidP="001848D8">
            <w:pPr>
              <w:jc w:val="center"/>
              <w:rPr>
                <w:b/>
                <w:sz w:val="28"/>
                <w:szCs w:val="28"/>
              </w:rPr>
            </w:pPr>
            <w:r w:rsidRPr="004C7D14">
              <w:rPr>
                <w:b/>
                <w:sz w:val="28"/>
                <w:szCs w:val="28"/>
              </w:rPr>
              <w:t xml:space="preserve">на подготовку и проведение </w:t>
            </w:r>
            <w:r w:rsidR="005A2728">
              <w:rPr>
                <w:b/>
                <w:sz w:val="28"/>
                <w:szCs w:val="28"/>
              </w:rPr>
              <w:t xml:space="preserve">досрочных </w:t>
            </w:r>
            <w:r w:rsidRPr="004C7D14">
              <w:rPr>
                <w:b/>
                <w:sz w:val="28"/>
                <w:szCs w:val="28"/>
              </w:rPr>
              <w:t xml:space="preserve">выборов </w:t>
            </w:r>
            <w:r w:rsidR="005A2728">
              <w:rPr>
                <w:rFonts w:ascii="Times New Roman" w:hAnsi="Times New Roman"/>
                <w:b/>
                <w:sz w:val="28"/>
                <w:szCs w:val="28"/>
              </w:rPr>
              <w:t xml:space="preserve">депутатов Думы муниципального образования «посёлок Уральский» шестого созыва по </w:t>
            </w:r>
            <w:proofErr w:type="spellStart"/>
            <w:r w:rsidR="005A2728">
              <w:rPr>
                <w:rFonts w:ascii="Times New Roman" w:hAnsi="Times New Roman"/>
                <w:b/>
                <w:sz w:val="28"/>
                <w:szCs w:val="28"/>
              </w:rPr>
              <w:t>одиннадцатимандатному</w:t>
            </w:r>
            <w:proofErr w:type="spellEnd"/>
            <w:r w:rsidR="005A2728">
              <w:rPr>
                <w:rFonts w:ascii="Times New Roman" w:hAnsi="Times New Roman"/>
                <w:b/>
                <w:sz w:val="28"/>
                <w:szCs w:val="28"/>
              </w:rPr>
              <w:t xml:space="preserve"> избирательному округу</w:t>
            </w:r>
            <w:r w:rsidR="005A2728" w:rsidRPr="004C7D14">
              <w:rPr>
                <w:b/>
                <w:sz w:val="28"/>
                <w:szCs w:val="28"/>
              </w:rPr>
              <w:t xml:space="preserve"> </w:t>
            </w:r>
            <w:r w:rsidR="005A2728">
              <w:rPr>
                <w:b/>
                <w:sz w:val="28"/>
                <w:szCs w:val="28"/>
              </w:rPr>
              <w:t>24 декабря 2017 года</w:t>
            </w:r>
          </w:p>
          <w:p w:rsidR="005A2728" w:rsidRPr="004C7D14" w:rsidRDefault="005A2728" w:rsidP="001848D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7767B" w:rsidRPr="004C7D14" w:rsidRDefault="000E0836" w:rsidP="004C7D14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0E0836">
        <w:rPr>
          <w:sz w:val="28"/>
          <w:szCs w:val="28"/>
        </w:rPr>
        <w:t xml:space="preserve">Руководствуясь решением </w:t>
      </w:r>
      <w:r>
        <w:rPr>
          <w:sz w:val="28"/>
          <w:szCs w:val="28"/>
        </w:rPr>
        <w:t>Уральской поселковой</w:t>
      </w:r>
      <w:r w:rsidRPr="000E0836">
        <w:rPr>
          <w:sz w:val="28"/>
          <w:szCs w:val="28"/>
        </w:rPr>
        <w:t xml:space="preserve"> территориал</w:t>
      </w:r>
      <w:r>
        <w:rPr>
          <w:sz w:val="28"/>
          <w:szCs w:val="28"/>
        </w:rPr>
        <w:t>ьной избирательной комиссии от 04 октября 2017 № 20/65</w:t>
      </w:r>
      <w:r w:rsidRPr="000E0836">
        <w:rPr>
          <w:sz w:val="28"/>
          <w:szCs w:val="28"/>
        </w:rPr>
        <w:t xml:space="preserve"> «О Порядке составления, утверждения и ведения бюджетных смет избирательных комиссий (комиссий референдума) по средствам, выделенным из местного бюджета на подготовку и проведение выборов (референдума)»</w:t>
      </w:r>
      <w:r w:rsidR="005A2728" w:rsidRPr="000E0836">
        <w:rPr>
          <w:sz w:val="28"/>
          <w:szCs w:val="28"/>
        </w:rPr>
        <w:t>,</w:t>
      </w:r>
      <w:r w:rsidR="0037767B" w:rsidRPr="004C7D14">
        <w:rPr>
          <w:sz w:val="28"/>
          <w:szCs w:val="28"/>
        </w:rPr>
        <w:t xml:space="preserve"> </w:t>
      </w:r>
      <w:r w:rsidR="005A2728">
        <w:rPr>
          <w:rFonts w:ascii="Times New Roman" w:hAnsi="Times New Roman"/>
          <w:sz w:val="28"/>
          <w:szCs w:val="28"/>
        </w:rPr>
        <w:t xml:space="preserve">Уральская поселковая территориальная избирательная комиссия с полномочиями избирательной комиссии муниципального образования «посёлок Уральский» </w:t>
      </w:r>
      <w:proofErr w:type="spellStart"/>
      <w:r w:rsidR="005A2728">
        <w:rPr>
          <w:rFonts w:ascii="Times New Roman" w:hAnsi="Times New Roman"/>
          <w:b/>
          <w:sz w:val="28"/>
          <w:szCs w:val="28"/>
        </w:rPr>
        <w:t>р</w:t>
      </w:r>
      <w:proofErr w:type="spellEnd"/>
      <w:r w:rsidR="005A2728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="005A2728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5A2728">
        <w:rPr>
          <w:rFonts w:ascii="Times New Roman" w:hAnsi="Times New Roman"/>
          <w:b/>
          <w:sz w:val="28"/>
          <w:szCs w:val="28"/>
        </w:rPr>
        <w:t xml:space="preserve"> и л а</w:t>
      </w:r>
      <w:r w:rsidR="005A2728" w:rsidRPr="00F65CE6">
        <w:rPr>
          <w:rFonts w:ascii="Times New Roman" w:hAnsi="Times New Roman"/>
          <w:b/>
          <w:sz w:val="28"/>
          <w:szCs w:val="28"/>
        </w:rPr>
        <w:t>:</w:t>
      </w:r>
    </w:p>
    <w:p w:rsidR="00F5382A" w:rsidRPr="00643525" w:rsidRDefault="008D314A" w:rsidP="008D314A">
      <w:pPr>
        <w:pStyle w:val="a6"/>
        <w:spacing w:before="0"/>
      </w:pPr>
      <w:r w:rsidRPr="00643525">
        <w:t xml:space="preserve">1. </w:t>
      </w:r>
      <w:r w:rsidR="008043C6">
        <w:t xml:space="preserve"> </w:t>
      </w:r>
      <w:r w:rsidR="005F25FC">
        <w:t>Утвердить смету</w:t>
      </w:r>
      <w:r w:rsidR="00F5382A" w:rsidRPr="00643525">
        <w:t xml:space="preserve"> расходов </w:t>
      </w:r>
      <w:r w:rsidR="005F25FC">
        <w:t>участковой избирательной</w:t>
      </w:r>
      <w:r w:rsidR="00D37FC4" w:rsidRPr="00643525">
        <w:t xml:space="preserve"> комисси</w:t>
      </w:r>
      <w:r w:rsidR="005F25FC">
        <w:t>и</w:t>
      </w:r>
      <w:r w:rsidR="00D37FC4" w:rsidRPr="00643525">
        <w:t xml:space="preserve"> на</w:t>
      </w:r>
      <w:r w:rsidR="00F5382A" w:rsidRPr="00643525">
        <w:t xml:space="preserve"> подготовку и проведение </w:t>
      </w:r>
      <w:r w:rsidR="005A2728">
        <w:t xml:space="preserve">досрочных </w:t>
      </w:r>
      <w:r w:rsidR="00643525" w:rsidRPr="00643525">
        <w:t xml:space="preserve">выборов </w:t>
      </w:r>
      <w:r w:rsidR="005A2728" w:rsidRPr="005A2728">
        <w:rPr>
          <w:rFonts w:ascii="Times New Roman" w:hAnsi="Times New Roman"/>
        </w:rPr>
        <w:t xml:space="preserve">депутатов Думы муниципального образования «посёлок Уральский» шестого созыва по </w:t>
      </w:r>
      <w:proofErr w:type="spellStart"/>
      <w:r w:rsidR="005A2728" w:rsidRPr="005A2728">
        <w:rPr>
          <w:rFonts w:ascii="Times New Roman" w:hAnsi="Times New Roman"/>
        </w:rPr>
        <w:t>одиннадцатимандатному</w:t>
      </w:r>
      <w:proofErr w:type="spellEnd"/>
      <w:r w:rsidR="005A2728" w:rsidRPr="005A2728">
        <w:rPr>
          <w:rFonts w:ascii="Times New Roman" w:hAnsi="Times New Roman"/>
        </w:rPr>
        <w:t xml:space="preserve"> избирательному округу</w:t>
      </w:r>
      <w:r w:rsidR="00643525" w:rsidRPr="005A2728">
        <w:t xml:space="preserve"> </w:t>
      </w:r>
      <w:r w:rsidR="00F5382A" w:rsidRPr="00643525">
        <w:t>(</w:t>
      </w:r>
      <w:r w:rsidR="00643525">
        <w:t>приложение № 1</w:t>
      </w:r>
      <w:r w:rsidR="00F5382A" w:rsidRPr="00643525">
        <w:t>).</w:t>
      </w:r>
    </w:p>
    <w:p w:rsidR="008D314A" w:rsidRPr="004C7D14" w:rsidRDefault="008D314A" w:rsidP="008D314A">
      <w:pPr>
        <w:pStyle w:val="a6"/>
        <w:spacing w:before="0"/>
      </w:pPr>
      <w:r w:rsidRPr="008D314A">
        <w:t xml:space="preserve">2. </w:t>
      </w:r>
      <w:r w:rsidRPr="006D596B">
        <w:t>Осуществ</w:t>
      </w:r>
      <w:r>
        <w:t>лять</w:t>
      </w:r>
      <w:r w:rsidRPr="006D596B">
        <w:t xml:space="preserve"> финансирование </w:t>
      </w:r>
      <w:r w:rsidR="005F25FC">
        <w:t>участковой</w:t>
      </w:r>
      <w:r>
        <w:t xml:space="preserve"> </w:t>
      </w:r>
      <w:r w:rsidR="005F25FC">
        <w:t>избирательной комиссии</w:t>
      </w:r>
      <w:r w:rsidRPr="006D596B">
        <w:t xml:space="preserve"> </w:t>
      </w:r>
      <w:r>
        <w:t>по</w:t>
      </w:r>
      <w:r w:rsidRPr="006D596B">
        <w:t xml:space="preserve"> </w:t>
      </w:r>
      <w:r>
        <w:t xml:space="preserve">подготовке и проведению </w:t>
      </w:r>
      <w:r w:rsidR="005A2728">
        <w:t xml:space="preserve">досрочных </w:t>
      </w:r>
      <w:r w:rsidRPr="006D596B">
        <w:t>выбор</w:t>
      </w:r>
      <w:r>
        <w:t>ов</w:t>
      </w:r>
      <w:r w:rsidRPr="006D596B">
        <w:t xml:space="preserve"> </w:t>
      </w:r>
      <w:r w:rsidR="005A2728" w:rsidRPr="005A2728">
        <w:rPr>
          <w:rFonts w:ascii="Times New Roman" w:hAnsi="Times New Roman"/>
        </w:rPr>
        <w:t>депутатов Думы муниципального образования «посёлок Уральский»</w:t>
      </w:r>
      <w:r w:rsidR="005A2728">
        <w:rPr>
          <w:rFonts w:ascii="Times New Roman" w:hAnsi="Times New Roman"/>
          <w:b/>
        </w:rPr>
        <w:t xml:space="preserve"> </w:t>
      </w:r>
      <w:r w:rsidR="005F25FC">
        <w:t>в соответствии с утвержденной сметой</w:t>
      </w:r>
      <w:r w:rsidRPr="00D81DE2">
        <w:t xml:space="preserve"> </w:t>
      </w:r>
      <w:r>
        <w:t>путем выдачи</w:t>
      </w:r>
      <w:r w:rsidR="005F25FC">
        <w:t xml:space="preserve"> средств под отчет председателю </w:t>
      </w:r>
      <w:r w:rsidR="00EA5809">
        <w:lastRenderedPageBreak/>
        <w:t>участковой избирательной комиссии № 2604 Галкину Ю.Ю. согласно его заявлению</w:t>
      </w:r>
      <w:r>
        <w:t>.</w:t>
      </w:r>
    </w:p>
    <w:p w:rsidR="00F5382A" w:rsidRPr="00734179" w:rsidRDefault="008D314A" w:rsidP="004C7D14">
      <w:pPr>
        <w:spacing w:line="360" w:lineRule="auto"/>
        <w:ind w:firstLine="720"/>
        <w:jc w:val="both"/>
        <w:rPr>
          <w:sz w:val="28"/>
          <w:szCs w:val="28"/>
        </w:rPr>
      </w:pPr>
      <w:r w:rsidRPr="008D314A">
        <w:rPr>
          <w:sz w:val="28"/>
          <w:szCs w:val="28"/>
        </w:rPr>
        <w:t>3</w:t>
      </w:r>
      <w:r w:rsidR="00F5382A" w:rsidRPr="00734179">
        <w:rPr>
          <w:sz w:val="28"/>
          <w:szCs w:val="28"/>
        </w:rPr>
        <w:t xml:space="preserve">. </w:t>
      </w:r>
      <w:r w:rsidR="0094537C">
        <w:rPr>
          <w:sz w:val="28"/>
          <w:szCs w:val="28"/>
        </w:rPr>
        <w:t>Председателю участковой избирательной комиссии</w:t>
      </w:r>
      <w:r w:rsidR="00734179" w:rsidRPr="00734179">
        <w:rPr>
          <w:sz w:val="28"/>
          <w:szCs w:val="28"/>
        </w:rPr>
        <w:t xml:space="preserve"> обеспечить целевое и эффективное расходование средств, выделенных на подготовку и проведение </w:t>
      </w:r>
      <w:r w:rsidR="005A2728">
        <w:rPr>
          <w:sz w:val="28"/>
          <w:szCs w:val="28"/>
        </w:rPr>
        <w:t xml:space="preserve">досрочных </w:t>
      </w:r>
      <w:r w:rsidR="00734179" w:rsidRPr="00734179">
        <w:rPr>
          <w:sz w:val="28"/>
          <w:szCs w:val="28"/>
        </w:rPr>
        <w:t xml:space="preserve">выборов </w:t>
      </w:r>
      <w:r w:rsidR="005A2728" w:rsidRPr="005A2728">
        <w:rPr>
          <w:rFonts w:ascii="Times New Roman" w:hAnsi="Times New Roman"/>
          <w:sz w:val="28"/>
          <w:szCs w:val="28"/>
        </w:rPr>
        <w:t>депутатов Думы муниципального образования «посёлок Уральский»</w:t>
      </w:r>
      <w:r w:rsidR="00734179" w:rsidRPr="005A2728">
        <w:rPr>
          <w:sz w:val="28"/>
          <w:szCs w:val="28"/>
        </w:rPr>
        <w:t>,</w:t>
      </w:r>
      <w:r w:rsidR="001C4BB3" w:rsidRPr="00734179">
        <w:rPr>
          <w:sz w:val="28"/>
          <w:szCs w:val="28"/>
        </w:rPr>
        <w:t xml:space="preserve"> </w:t>
      </w:r>
      <w:r w:rsidR="00F5382A" w:rsidRPr="00734179">
        <w:rPr>
          <w:sz w:val="28"/>
          <w:szCs w:val="28"/>
        </w:rPr>
        <w:t>в соответствии с утвержденн</w:t>
      </w:r>
      <w:r w:rsidR="0094537C">
        <w:rPr>
          <w:sz w:val="28"/>
          <w:szCs w:val="28"/>
        </w:rPr>
        <w:t>ой</w:t>
      </w:r>
      <w:r w:rsidR="00F5382A" w:rsidRPr="00734179">
        <w:rPr>
          <w:sz w:val="28"/>
          <w:szCs w:val="28"/>
        </w:rPr>
        <w:t xml:space="preserve"> смет</w:t>
      </w:r>
      <w:r w:rsidR="0094537C">
        <w:rPr>
          <w:sz w:val="28"/>
          <w:szCs w:val="28"/>
        </w:rPr>
        <w:t>ой</w:t>
      </w:r>
      <w:r w:rsidR="00F5382A" w:rsidRPr="00734179">
        <w:rPr>
          <w:sz w:val="28"/>
          <w:szCs w:val="28"/>
        </w:rPr>
        <w:t xml:space="preserve"> расходов. </w:t>
      </w:r>
    </w:p>
    <w:p w:rsidR="00F5382A" w:rsidRPr="004C7D14" w:rsidRDefault="008D314A" w:rsidP="004C7D14">
      <w:pPr>
        <w:pStyle w:val="a6"/>
        <w:spacing w:before="0"/>
      </w:pPr>
      <w:r w:rsidRPr="008D314A">
        <w:t>4</w:t>
      </w:r>
      <w:r w:rsidR="008043C6">
        <w:t xml:space="preserve">. </w:t>
      </w:r>
      <w:r w:rsidR="00F5382A" w:rsidRPr="004C7D14">
        <w:t xml:space="preserve">Направить настоящее решение </w:t>
      </w:r>
      <w:r w:rsidR="0094537C">
        <w:t>нижестоящей</w:t>
      </w:r>
      <w:r w:rsidR="004C7D14">
        <w:t xml:space="preserve"> </w:t>
      </w:r>
      <w:r w:rsidR="0094537C">
        <w:t>участковой избирательной комиссии</w:t>
      </w:r>
      <w:r w:rsidR="005D1809" w:rsidRPr="004C7D14">
        <w:t>.</w:t>
      </w:r>
    </w:p>
    <w:p w:rsidR="00AC700E" w:rsidRPr="004C7D14" w:rsidRDefault="008D314A" w:rsidP="004C7D14">
      <w:pPr>
        <w:pStyle w:val="a6"/>
        <w:spacing w:before="0"/>
      </w:pPr>
      <w:r w:rsidRPr="008D314A">
        <w:t>5</w:t>
      </w:r>
      <w:r w:rsidR="00F5382A" w:rsidRPr="004C7D14">
        <w:t xml:space="preserve">. Контроль за исполнением решения возложить на </w:t>
      </w:r>
      <w:r w:rsidR="004C7D14">
        <w:t xml:space="preserve">председателя </w:t>
      </w:r>
      <w:r w:rsidR="0094537C">
        <w:t>Уральской поселковой</w:t>
      </w:r>
      <w:r w:rsidR="004C7D14" w:rsidRPr="004C7D14">
        <w:t xml:space="preserve"> территориальн</w:t>
      </w:r>
      <w:r w:rsidR="004C7D14">
        <w:t>ой</w:t>
      </w:r>
      <w:r w:rsidR="004C7D14" w:rsidRPr="004C7D14">
        <w:t xml:space="preserve"> избирательн</w:t>
      </w:r>
      <w:r w:rsidR="004C7D14">
        <w:t xml:space="preserve">ой </w:t>
      </w:r>
      <w:r w:rsidR="004C7D14" w:rsidRPr="004C7D14">
        <w:t>комисс</w:t>
      </w:r>
      <w:r w:rsidR="004C7D14">
        <w:t>ии</w:t>
      </w:r>
      <w:r w:rsidR="004C7D14" w:rsidRPr="004C7D14">
        <w:t xml:space="preserve"> </w:t>
      </w:r>
      <w:r w:rsidR="0094537C">
        <w:t xml:space="preserve">        Гаплик О.В</w:t>
      </w:r>
      <w:r w:rsidR="005D1809" w:rsidRPr="004C7D14">
        <w:t xml:space="preserve">. </w:t>
      </w:r>
    </w:p>
    <w:p w:rsidR="00AC700E" w:rsidRPr="004C7D14" w:rsidRDefault="00AC700E" w:rsidP="00AC700E">
      <w:pPr>
        <w:pStyle w:val="a6"/>
        <w:ind w:firstLine="0"/>
        <w:rPr>
          <w:i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F5382A" w:rsidRPr="004C7D14">
        <w:tc>
          <w:tcPr>
            <w:tcW w:w="4248" w:type="dxa"/>
          </w:tcPr>
          <w:p w:rsidR="005A2728" w:rsidRPr="000D5DF8" w:rsidRDefault="005A2728" w:rsidP="005A2728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DF8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F5382A" w:rsidRPr="004C7D14" w:rsidRDefault="005A2728" w:rsidP="005A2728">
            <w:pPr>
              <w:jc w:val="center"/>
              <w:rPr>
                <w:sz w:val="28"/>
                <w:szCs w:val="28"/>
              </w:rPr>
            </w:pPr>
            <w:r w:rsidRPr="000D5DF8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0D5DF8">
              <w:rPr>
                <w:rFonts w:ascii="Times New Roman" w:hAnsi="Times New Roman"/>
                <w:sz w:val="28"/>
                <w:szCs w:val="28"/>
              </w:rPr>
              <w:br/>
              <w:t>территориальной избирательной комиссии с полномочиями избирательной комиссии муниципального образования «посёлок Уральский»</w:t>
            </w:r>
          </w:p>
        </w:tc>
        <w:tc>
          <w:tcPr>
            <w:tcW w:w="2520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  <w:p w:rsidR="00F5382A" w:rsidRPr="004C7D14" w:rsidRDefault="0094537C" w:rsidP="00EE4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F5382A" w:rsidRPr="004C7D14">
        <w:tc>
          <w:tcPr>
            <w:tcW w:w="4248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</w:tc>
      </w:tr>
      <w:tr w:rsidR="00F5382A" w:rsidRPr="004C7D14">
        <w:tc>
          <w:tcPr>
            <w:tcW w:w="4248" w:type="dxa"/>
          </w:tcPr>
          <w:p w:rsidR="005A2728" w:rsidRPr="001504D5" w:rsidRDefault="005A2728" w:rsidP="005A27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4D5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5A2728" w:rsidRPr="000D5DF8" w:rsidRDefault="005A2728" w:rsidP="005A2728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4D5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1504D5">
              <w:rPr>
                <w:rFonts w:ascii="Times New Roman" w:hAnsi="Times New Roman"/>
                <w:sz w:val="28"/>
                <w:szCs w:val="28"/>
              </w:rPr>
              <w:br/>
              <w:t>территориальной избирательной комиссии</w:t>
            </w:r>
            <w:r w:rsidRPr="005466AA">
              <w:t xml:space="preserve"> </w:t>
            </w:r>
            <w:r w:rsidRPr="000D5DF8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F5382A" w:rsidRPr="004C7D14" w:rsidRDefault="00F5382A" w:rsidP="00EE4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  <w:p w:rsidR="00F5382A" w:rsidRPr="004C7D14" w:rsidRDefault="00F5382A" w:rsidP="00EE481B">
            <w:pPr>
              <w:rPr>
                <w:sz w:val="28"/>
                <w:szCs w:val="28"/>
              </w:rPr>
            </w:pPr>
          </w:p>
          <w:p w:rsidR="00F5382A" w:rsidRPr="004C7D14" w:rsidRDefault="0094537C" w:rsidP="00EE4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Помелова</w:t>
            </w:r>
            <w:proofErr w:type="spellEnd"/>
          </w:p>
        </w:tc>
      </w:tr>
    </w:tbl>
    <w:p w:rsidR="004C7D14" w:rsidRDefault="004C7D14" w:rsidP="00F5382A">
      <w:pPr>
        <w:spacing w:line="360" w:lineRule="auto"/>
      </w:pPr>
    </w:p>
    <w:p w:rsidR="00827D6D" w:rsidRDefault="00827D6D" w:rsidP="00E22CE9">
      <w:pPr>
        <w:spacing w:line="360" w:lineRule="auto"/>
        <w:rPr>
          <w:sz w:val="28"/>
          <w:szCs w:val="28"/>
        </w:rPr>
      </w:pPr>
    </w:p>
    <w:p w:rsidR="00827D6D" w:rsidRPr="00BA088D" w:rsidRDefault="00827D6D" w:rsidP="00827D6D">
      <w:pPr>
        <w:widowControl w:val="0"/>
        <w:ind w:left="4536"/>
        <w:jc w:val="right"/>
        <w:rPr>
          <w:sz w:val="24"/>
          <w:szCs w:val="24"/>
        </w:rPr>
      </w:pPr>
    </w:p>
    <w:sectPr w:rsidR="00827D6D" w:rsidRPr="00BA088D" w:rsidSect="00C24D85">
      <w:headerReference w:type="even" r:id="rId8"/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48" w:rsidRDefault="00F97648">
      <w:r>
        <w:separator/>
      </w:r>
    </w:p>
  </w:endnote>
  <w:endnote w:type="continuationSeparator" w:id="0">
    <w:p w:rsidR="00F97648" w:rsidRDefault="00F97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48" w:rsidRDefault="00F97648">
      <w:r>
        <w:separator/>
      </w:r>
    </w:p>
  </w:footnote>
  <w:footnote w:type="continuationSeparator" w:id="0">
    <w:p w:rsidR="00F97648" w:rsidRDefault="00F976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D6" w:rsidRDefault="00F93918" w:rsidP="00345FAB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C60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C60D6" w:rsidRDefault="009C60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D6" w:rsidRDefault="00F93918" w:rsidP="00345FAB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C60D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0AF5">
      <w:rPr>
        <w:rStyle w:val="a9"/>
        <w:noProof/>
      </w:rPr>
      <w:t>2</w:t>
    </w:r>
    <w:r>
      <w:rPr>
        <w:rStyle w:val="a9"/>
      </w:rPr>
      <w:fldChar w:fldCharType="end"/>
    </w:r>
  </w:p>
  <w:p w:rsidR="009C60D6" w:rsidRDefault="009C60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D6" w:rsidRDefault="00F93918" w:rsidP="00C24D85">
    <w:pPr>
      <w:pStyle w:val="a4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1.5pt;height:57pt">
          <v:imagedata r:id="rId1" o:title="малыйгерб" grayscale="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16D"/>
    <w:multiLevelType w:val="hybridMultilevel"/>
    <w:tmpl w:val="F4342264"/>
    <w:lvl w:ilvl="0" w:tplc="9940C9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0C0"/>
    <w:rsid w:val="00005C9B"/>
    <w:rsid w:val="0000706C"/>
    <w:rsid w:val="00017B48"/>
    <w:rsid w:val="00093489"/>
    <w:rsid w:val="000946E0"/>
    <w:rsid w:val="000A05DD"/>
    <w:rsid w:val="000E0836"/>
    <w:rsid w:val="00166C59"/>
    <w:rsid w:val="0018112F"/>
    <w:rsid w:val="001848D8"/>
    <w:rsid w:val="0019381E"/>
    <w:rsid w:val="001A2986"/>
    <w:rsid w:val="001A60C0"/>
    <w:rsid w:val="001B35CB"/>
    <w:rsid w:val="001C4BB3"/>
    <w:rsid w:val="001D609F"/>
    <w:rsid w:val="001F426D"/>
    <w:rsid w:val="002351D5"/>
    <w:rsid w:val="00244024"/>
    <w:rsid w:val="00280A16"/>
    <w:rsid w:val="002A4405"/>
    <w:rsid w:val="002C6BC1"/>
    <w:rsid w:val="002C7417"/>
    <w:rsid w:val="00312688"/>
    <w:rsid w:val="00345FAB"/>
    <w:rsid w:val="00355035"/>
    <w:rsid w:val="00372901"/>
    <w:rsid w:val="0037767B"/>
    <w:rsid w:val="00391188"/>
    <w:rsid w:val="003F30E2"/>
    <w:rsid w:val="00404987"/>
    <w:rsid w:val="00443185"/>
    <w:rsid w:val="00496EBE"/>
    <w:rsid w:val="004C7D14"/>
    <w:rsid w:val="00505A9C"/>
    <w:rsid w:val="005A21B0"/>
    <w:rsid w:val="005A2728"/>
    <w:rsid w:val="005B60DE"/>
    <w:rsid w:val="005D1809"/>
    <w:rsid w:val="005D732E"/>
    <w:rsid w:val="005E0F0B"/>
    <w:rsid w:val="005F25FC"/>
    <w:rsid w:val="005F2C7E"/>
    <w:rsid w:val="00635CDB"/>
    <w:rsid w:val="00643525"/>
    <w:rsid w:val="006D0499"/>
    <w:rsid w:val="006F2DB8"/>
    <w:rsid w:val="006F302F"/>
    <w:rsid w:val="00716294"/>
    <w:rsid w:val="007228E1"/>
    <w:rsid w:val="0072714C"/>
    <w:rsid w:val="00734179"/>
    <w:rsid w:val="007607AD"/>
    <w:rsid w:val="00764675"/>
    <w:rsid w:val="00771E6D"/>
    <w:rsid w:val="007A65E9"/>
    <w:rsid w:val="007C5E27"/>
    <w:rsid w:val="007D04E6"/>
    <w:rsid w:val="00801E9E"/>
    <w:rsid w:val="008043C6"/>
    <w:rsid w:val="00827D6D"/>
    <w:rsid w:val="00847FC1"/>
    <w:rsid w:val="00876281"/>
    <w:rsid w:val="008C3CFA"/>
    <w:rsid w:val="008D0964"/>
    <w:rsid w:val="008D314A"/>
    <w:rsid w:val="008D343C"/>
    <w:rsid w:val="008E7C1F"/>
    <w:rsid w:val="00905A76"/>
    <w:rsid w:val="0094537C"/>
    <w:rsid w:val="00954C4B"/>
    <w:rsid w:val="0096026C"/>
    <w:rsid w:val="00991BA1"/>
    <w:rsid w:val="009C60D6"/>
    <w:rsid w:val="009D0795"/>
    <w:rsid w:val="009D6E0C"/>
    <w:rsid w:val="009F7083"/>
    <w:rsid w:val="00A33C14"/>
    <w:rsid w:val="00A43CA7"/>
    <w:rsid w:val="00A93083"/>
    <w:rsid w:val="00A94904"/>
    <w:rsid w:val="00AA2579"/>
    <w:rsid w:val="00AC25B9"/>
    <w:rsid w:val="00AC5850"/>
    <w:rsid w:val="00AC700E"/>
    <w:rsid w:val="00AC7858"/>
    <w:rsid w:val="00AD05B0"/>
    <w:rsid w:val="00AF064D"/>
    <w:rsid w:val="00B00A57"/>
    <w:rsid w:val="00B50358"/>
    <w:rsid w:val="00B537D3"/>
    <w:rsid w:val="00B5771F"/>
    <w:rsid w:val="00B93B9B"/>
    <w:rsid w:val="00B93FD7"/>
    <w:rsid w:val="00BB0920"/>
    <w:rsid w:val="00BC7DCB"/>
    <w:rsid w:val="00C24D85"/>
    <w:rsid w:val="00C32DB5"/>
    <w:rsid w:val="00C53669"/>
    <w:rsid w:val="00C65032"/>
    <w:rsid w:val="00C664B1"/>
    <w:rsid w:val="00C66870"/>
    <w:rsid w:val="00C73DB4"/>
    <w:rsid w:val="00C77F61"/>
    <w:rsid w:val="00C8357D"/>
    <w:rsid w:val="00CD62AF"/>
    <w:rsid w:val="00CF64D8"/>
    <w:rsid w:val="00D0565D"/>
    <w:rsid w:val="00D1411D"/>
    <w:rsid w:val="00D16674"/>
    <w:rsid w:val="00D21909"/>
    <w:rsid w:val="00D23464"/>
    <w:rsid w:val="00D37FC4"/>
    <w:rsid w:val="00D62CD8"/>
    <w:rsid w:val="00D67A7E"/>
    <w:rsid w:val="00D715DD"/>
    <w:rsid w:val="00D9680B"/>
    <w:rsid w:val="00E06969"/>
    <w:rsid w:val="00E12C90"/>
    <w:rsid w:val="00E22CE9"/>
    <w:rsid w:val="00E34470"/>
    <w:rsid w:val="00E43D14"/>
    <w:rsid w:val="00E74054"/>
    <w:rsid w:val="00E92C5D"/>
    <w:rsid w:val="00EA0AF5"/>
    <w:rsid w:val="00EA5809"/>
    <w:rsid w:val="00EA6562"/>
    <w:rsid w:val="00EE481B"/>
    <w:rsid w:val="00F156BE"/>
    <w:rsid w:val="00F33D83"/>
    <w:rsid w:val="00F345DF"/>
    <w:rsid w:val="00F5382A"/>
    <w:rsid w:val="00F70FC0"/>
    <w:rsid w:val="00F72C6A"/>
    <w:rsid w:val="00F87A1F"/>
    <w:rsid w:val="00F93918"/>
    <w:rsid w:val="00F958E7"/>
    <w:rsid w:val="00F97648"/>
    <w:rsid w:val="00F9771F"/>
    <w:rsid w:val="00FA59B1"/>
    <w:rsid w:val="00FC34B2"/>
    <w:rsid w:val="00FD438F"/>
    <w:rsid w:val="00FE2C3B"/>
    <w:rsid w:val="00FE2F3B"/>
    <w:rsid w:val="00FE3590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99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6D0499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table" w:styleId="a3">
    <w:name w:val="Table Grid"/>
    <w:basedOn w:val="a1"/>
    <w:rsid w:val="006D0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D04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D0499"/>
    <w:pPr>
      <w:tabs>
        <w:tab w:val="center" w:pos="4677"/>
        <w:tab w:val="right" w:pos="9355"/>
      </w:tabs>
    </w:pPr>
  </w:style>
  <w:style w:type="paragraph" w:customStyle="1" w:styleId="a6">
    <w:name w:val="Документ ИКСО"/>
    <w:basedOn w:val="a"/>
    <w:rsid w:val="00CD62AF"/>
    <w:pPr>
      <w:spacing w:before="120" w:line="360" w:lineRule="auto"/>
      <w:ind w:firstLine="709"/>
      <w:jc w:val="both"/>
    </w:pPr>
    <w:rPr>
      <w:sz w:val="28"/>
      <w:szCs w:val="28"/>
    </w:rPr>
  </w:style>
  <w:style w:type="paragraph" w:customStyle="1" w:styleId="14">
    <w:name w:val="Загл.14"/>
    <w:basedOn w:val="a"/>
    <w:rsid w:val="00BC7DCB"/>
    <w:pPr>
      <w:jc w:val="center"/>
    </w:pPr>
    <w:rPr>
      <w:b/>
      <w:sz w:val="28"/>
    </w:rPr>
  </w:style>
  <w:style w:type="paragraph" w:customStyle="1" w:styleId="a7">
    <w:name w:val="Адресат"/>
    <w:basedOn w:val="a8"/>
    <w:rsid w:val="00BC7DCB"/>
    <w:pPr>
      <w:spacing w:before="120" w:after="0"/>
    </w:pPr>
    <w:rPr>
      <w:sz w:val="28"/>
      <w:szCs w:val="28"/>
    </w:rPr>
  </w:style>
  <w:style w:type="character" w:styleId="a9">
    <w:name w:val="page number"/>
    <w:basedOn w:val="a0"/>
    <w:rsid w:val="00345FAB"/>
  </w:style>
  <w:style w:type="paragraph" w:styleId="a8">
    <w:name w:val="Body Text"/>
    <w:basedOn w:val="a"/>
    <w:rsid w:val="00BC7DCB"/>
    <w:pPr>
      <w:spacing w:after="120"/>
    </w:pPr>
  </w:style>
  <w:style w:type="paragraph" w:styleId="aa">
    <w:name w:val="Balloon Text"/>
    <w:basedOn w:val="a"/>
    <w:semiHidden/>
    <w:rsid w:val="00FE3590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BB0920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</w:rPr>
  </w:style>
  <w:style w:type="paragraph" w:styleId="ac">
    <w:name w:val="footnote text"/>
    <w:basedOn w:val="a"/>
    <w:link w:val="ad"/>
    <w:rsid w:val="00CF64D8"/>
    <w:pPr>
      <w:autoSpaceDE w:val="0"/>
      <w:autoSpaceDN w:val="0"/>
    </w:pPr>
    <w:rPr>
      <w:rFonts w:ascii="Times New Roman" w:hAnsi="Times New Roman"/>
    </w:rPr>
  </w:style>
  <w:style w:type="character" w:customStyle="1" w:styleId="ad">
    <w:name w:val="Текст сноски Знак"/>
    <w:link w:val="ac"/>
    <w:rsid w:val="00CF64D8"/>
    <w:rPr>
      <w:lang w:val="ru-RU" w:eastAsia="ru-RU" w:bidi="ar-SA"/>
    </w:rPr>
  </w:style>
  <w:style w:type="character" w:styleId="ae">
    <w:name w:val="footnote reference"/>
    <w:rsid w:val="00CF64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nza\&#1052;&#1086;&#1080;%20&#1076;&#1086;&#1082;&#1091;&#1084;&#1077;&#1085;&#1090;&#1099;\&#1042;&#1067;&#1041;&#1054;&#1056;&#1067;%202016%20&#1075;&#1086;&#1076;&#1072;\&#1054;&#1073;&#1088;&#1072;&#1079;&#1094;&#1099;%20&#1088;&#1077;&#1096;&#1077;&#1085;&#1080;&#1081;%20&#1047;&#1057;&#1057;&#1054;\&#1054;&#1073;&#1097;&#1080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50CFC-6661-43E3-8CC5-57746160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Общий бланк.dot</Template>
  <TotalTime>96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 Свердловской обл.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penza</dc:creator>
  <cp:keywords/>
  <cp:lastModifiedBy>asus</cp:lastModifiedBy>
  <cp:revision>4</cp:revision>
  <cp:lastPrinted>2017-08-22T13:57:00Z</cp:lastPrinted>
  <dcterms:created xsi:type="dcterms:W3CDTF">2017-12-11T14:05:00Z</dcterms:created>
  <dcterms:modified xsi:type="dcterms:W3CDTF">2017-12-11T16:24:00Z</dcterms:modified>
</cp:coreProperties>
</file>